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BEC5B" w14:textId="77777777" w:rsidR="00191E4C" w:rsidRDefault="00191E4C" w:rsidP="00191E4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LEDRED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063714C9" w14:textId="77777777" w:rsidR="00191E4C" w:rsidRDefault="00191E4C" w:rsidP="0019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Cornhill Ward, London.</w:t>
      </w:r>
    </w:p>
    <w:p w14:paraId="0A251F91" w14:textId="77777777" w:rsidR="00191E4C" w:rsidRDefault="00191E4C" w:rsidP="00191E4C">
      <w:pPr>
        <w:pStyle w:val="NoSpacing"/>
        <w:rPr>
          <w:rFonts w:cs="Times New Roman"/>
          <w:szCs w:val="24"/>
        </w:rPr>
      </w:pPr>
    </w:p>
    <w:p w14:paraId="4D38A829" w14:textId="77777777" w:rsidR="00191E4C" w:rsidRDefault="00191E4C" w:rsidP="00191E4C">
      <w:pPr>
        <w:pStyle w:val="NoSpacing"/>
        <w:rPr>
          <w:rFonts w:cs="Times New Roman"/>
          <w:szCs w:val="24"/>
        </w:rPr>
      </w:pPr>
    </w:p>
    <w:p w14:paraId="1198065D" w14:textId="77777777" w:rsidR="00191E4C" w:rsidRDefault="00191E4C" w:rsidP="00191E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1038CC9E" w14:textId="77777777" w:rsidR="00191E4C" w:rsidRDefault="00191E4C" w:rsidP="00191E4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E0E9107" w14:textId="77777777" w:rsidR="00191E4C" w:rsidRDefault="00191E4C" w:rsidP="00191E4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</w:t>
      </w:r>
      <w:proofErr w:type="gramStart"/>
      <w:r>
        <w:rPr>
          <w:rFonts w:eastAsia="Times New Roman" w:cs="Times New Roman"/>
          <w:szCs w:val="24"/>
        </w:rPr>
        <w:t>the  University</w:t>
      </w:r>
      <w:proofErr w:type="gramEnd"/>
      <w:r>
        <w:rPr>
          <w:rFonts w:eastAsia="Times New Roman" w:cs="Times New Roman"/>
          <w:szCs w:val="24"/>
        </w:rPr>
        <w:t xml:space="preserve"> of London, January 1970 p.549)</w:t>
      </w:r>
    </w:p>
    <w:p w14:paraId="3FDEAC42" w14:textId="77777777" w:rsidR="00191E4C" w:rsidRDefault="00191E4C" w:rsidP="00191E4C">
      <w:pPr>
        <w:pStyle w:val="NoSpacing"/>
        <w:rPr>
          <w:rFonts w:eastAsia="Times New Roman" w:cs="Times New Roman"/>
          <w:szCs w:val="24"/>
        </w:rPr>
      </w:pPr>
    </w:p>
    <w:p w14:paraId="5C833D69" w14:textId="77777777" w:rsidR="00191E4C" w:rsidRDefault="00191E4C" w:rsidP="00191E4C">
      <w:pPr>
        <w:pStyle w:val="NoSpacing"/>
        <w:rPr>
          <w:rFonts w:eastAsia="Times New Roman" w:cs="Times New Roman"/>
          <w:szCs w:val="24"/>
        </w:rPr>
      </w:pPr>
    </w:p>
    <w:p w14:paraId="31D7D264" w14:textId="77777777" w:rsidR="00191E4C" w:rsidRDefault="00191E4C" w:rsidP="00191E4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October 2023</w:t>
      </w:r>
    </w:p>
    <w:p w14:paraId="16CEF1E4" w14:textId="77777777" w:rsidR="00BA00AB" w:rsidRPr="00191E4C" w:rsidRDefault="00BA00AB" w:rsidP="00191E4C"/>
    <w:sectPr w:rsidR="00BA00AB" w:rsidRPr="00191E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2794A" w14:textId="77777777" w:rsidR="00191E4C" w:rsidRDefault="00191E4C" w:rsidP="009139A6">
      <w:r>
        <w:separator/>
      </w:r>
    </w:p>
  </w:endnote>
  <w:endnote w:type="continuationSeparator" w:id="0">
    <w:p w14:paraId="10F95558" w14:textId="77777777" w:rsidR="00191E4C" w:rsidRDefault="00191E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67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5D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D3C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27413" w14:textId="77777777" w:rsidR="00191E4C" w:rsidRDefault="00191E4C" w:rsidP="009139A6">
      <w:r>
        <w:separator/>
      </w:r>
    </w:p>
  </w:footnote>
  <w:footnote w:type="continuationSeparator" w:id="0">
    <w:p w14:paraId="5173C853" w14:textId="77777777" w:rsidR="00191E4C" w:rsidRDefault="00191E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9C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35F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EB2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4C"/>
    <w:rsid w:val="000666E0"/>
    <w:rsid w:val="00191E4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E8A8B"/>
  <w15:chartTrackingRefBased/>
  <w15:docId w15:val="{A8B4F48B-1DB8-427C-990E-B860A6E5A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2023-10-28T18:56:00Z</dcterms:created>
  <dcterms:modified xsi:type="dcterms:W3CDTF">2023-10-28T18:56:00Z</dcterms:modified>
</cp:coreProperties>
</file>